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7027D" w14:textId="38553EFB" w:rsidR="00F617C6" w:rsidRPr="00372D8F" w:rsidRDefault="00F617C6" w:rsidP="00F617C6">
      <w:pPr>
        <w:pStyle w:val="Ttulo1"/>
        <w:rPr>
          <w:lang w:val="fr-FR"/>
        </w:rPr>
      </w:pPr>
      <w:r w:rsidRPr="00372D8F">
        <w:rPr>
          <w:lang w:val="fr-FR"/>
        </w:rPr>
        <w:t xml:space="preserve">Smart IB – </w:t>
      </w:r>
      <w:r w:rsidR="00550BE9" w:rsidRPr="00372D8F">
        <w:rPr>
          <w:lang w:val="fr-FR"/>
        </w:rPr>
        <w:t>MAI</w:t>
      </w:r>
      <w:r w:rsidRPr="00372D8F">
        <w:rPr>
          <w:lang w:val="fr-FR"/>
        </w:rPr>
        <w:t xml:space="preserve"> 2020</w:t>
      </w:r>
    </w:p>
    <w:p w14:paraId="66F15324" w14:textId="48AC7D3B" w:rsidR="00550BE9" w:rsidRPr="00372D8F" w:rsidRDefault="00550BE9" w:rsidP="00550BE9">
      <w:pPr>
        <w:pStyle w:val="Ttulo2"/>
        <w:rPr>
          <w:lang w:val="fr-FR"/>
        </w:rPr>
      </w:pPr>
      <w:r w:rsidRPr="00372D8F">
        <w:rPr>
          <w:lang w:val="fr-FR"/>
        </w:rPr>
        <w:t>ORGANISATION DE LA STRUCTURE SMART IB</w:t>
      </w:r>
    </w:p>
    <w:p w14:paraId="1C4D28D0" w14:textId="6594509C" w:rsidR="00550BE9" w:rsidRPr="0066213D" w:rsidRDefault="00550BE9" w:rsidP="00550BE9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Mise à jour des questions administratives qui nous manquent d’après la normative :</w:t>
      </w:r>
    </w:p>
    <w:p w14:paraId="496549E1" w14:textId="36E79086" w:rsidR="00550BE9" w:rsidRPr="0066213D" w:rsidRDefault="00550BE9" w:rsidP="00F617C6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Actualiser l’assurance de </w:t>
      </w:r>
      <w:proofErr w:type="spellStart"/>
      <w:r w:rsidRPr="0066213D">
        <w:rPr>
          <w:i/>
          <w:iCs/>
          <w:sz w:val="24"/>
          <w:szCs w:val="24"/>
          <w:lang w:val="fr-FR"/>
        </w:rPr>
        <w:t>coacción</w:t>
      </w:r>
      <w:proofErr w:type="spellEnd"/>
      <w:r w:rsidRPr="0066213D">
        <w:rPr>
          <w:sz w:val="24"/>
          <w:szCs w:val="24"/>
          <w:lang w:val="fr-FR"/>
        </w:rPr>
        <w:t xml:space="preserve"> (10% de la masse salariale de l’exercice </w:t>
      </w:r>
      <w:r w:rsidR="009D5C5C" w:rsidRPr="0066213D">
        <w:rPr>
          <w:sz w:val="24"/>
          <w:szCs w:val="24"/>
          <w:lang w:val="fr-FR"/>
        </w:rPr>
        <w:t>précèdent</w:t>
      </w:r>
      <w:r w:rsidRPr="0066213D">
        <w:rPr>
          <w:sz w:val="24"/>
          <w:szCs w:val="24"/>
          <w:lang w:val="fr-FR"/>
        </w:rPr>
        <w:t xml:space="preserve">). Hélène est en cours avec une </w:t>
      </w:r>
      <w:r w:rsidR="009D5C5C" w:rsidRPr="0066213D">
        <w:rPr>
          <w:sz w:val="24"/>
          <w:szCs w:val="24"/>
          <w:lang w:val="fr-FR"/>
        </w:rPr>
        <w:t>coopérative</w:t>
      </w:r>
      <w:r w:rsidRPr="0066213D">
        <w:rPr>
          <w:sz w:val="24"/>
          <w:szCs w:val="24"/>
          <w:lang w:val="fr-FR"/>
        </w:rPr>
        <w:t xml:space="preserve"> d’assurances.</w:t>
      </w:r>
    </w:p>
    <w:p w14:paraId="0AD5B7A3" w14:textId="57A95544" w:rsidR="00550BE9" w:rsidRPr="0066213D" w:rsidRDefault="00550BE9" w:rsidP="00F617C6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Règlement du Régime Interne : la loi oblige les </w:t>
      </w:r>
      <w:r w:rsidR="009D5C5C" w:rsidRPr="0066213D">
        <w:rPr>
          <w:sz w:val="24"/>
          <w:szCs w:val="24"/>
          <w:lang w:val="fr-FR"/>
        </w:rPr>
        <w:t>coopératives</w:t>
      </w:r>
      <w:r w:rsidRPr="0066213D">
        <w:rPr>
          <w:sz w:val="24"/>
          <w:szCs w:val="24"/>
          <w:lang w:val="fr-FR"/>
        </w:rPr>
        <w:t xml:space="preserve"> de </w:t>
      </w:r>
      <w:proofErr w:type="spellStart"/>
      <w:r w:rsidRPr="0066213D">
        <w:rPr>
          <w:i/>
          <w:iCs/>
          <w:sz w:val="24"/>
          <w:szCs w:val="24"/>
          <w:lang w:val="fr-FR"/>
        </w:rPr>
        <w:t>Impul</w:t>
      </w:r>
      <w:r w:rsidR="00372D8F" w:rsidRPr="0066213D">
        <w:rPr>
          <w:i/>
          <w:iCs/>
          <w:sz w:val="24"/>
          <w:szCs w:val="24"/>
          <w:lang w:val="fr-FR"/>
        </w:rPr>
        <w:t>s</w:t>
      </w:r>
      <w:r w:rsidRPr="0066213D">
        <w:rPr>
          <w:i/>
          <w:iCs/>
          <w:sz w:val="24"/>
          <w:szCs w:val="24"/>
          <w:lang w:val="fr-FR"/>
        </w:rPr>
        <w:t>o</w:t>
      </w:r>
      <w:proofErr w:type="spellEnd"/>
      <w:r w:rsidRPr="0066213D">
        <w:rPr>
          <w:sz w:val="24"/>
          <w:szCs w:val="24"/>
          <w:lang w:val="fr-FR"/>
        </w:rPr>
        <w:t xml:space="preserve"> à l’avoir</w:t>
      </w:r>
      <w:r w:rsidR="009D5C5C" w:rsidRPr="0066213D">
        <w:rPr>
          <w:sz w:val="24"/>
          <w:szCs w:val="24"/>
          <w:lang w:val="fr-FR"/>
        </w:rPr>
        <w:t>. Le département juridique est en train de faire le 1</w:t>
      </w:r>
      <w:r w:rsidR="009D5C5C" w:rsidRPr="0066213D">
        <w:rPr>
          <w:sz w:val="24"/>
          <w:szCs w:val="24"/>
          <w:vertAlign w:val="superscript"/>
          <w:lang w:val="fr-FR"/>
        </w:rPr>
        <w:t>er</w:t>
      </w:r>
      <w:r w:rsidR="009D5C5C" w:rsidRPr="0066213D">
        <w:rPr>
          <w:sz w:val="24"/>
          <w:szCs w:val="24"/>
          <w:lang w:val="fr-FR"/>
        </w:rPr>
        <w:t xml:space="preserve"> brouillon.</w:t>
      </w:r>
    </w:p>
    <w:p w14:paraId="42850058" w14:textId="243EAF88" w:rsidR="00F617C6" w:rsidRPr="0066213D" w:rsidRDefault="009D5C5C" w:rsidP="005A2C6D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Carte de services : la loi nous oblige à avoir une carte de services publique (web) actualisée. Nous avons créé un document de base (que nous devons continuer à améliorer) et nous l’avons mis sur le site internet : </w:t>
      </w:r>
      <w:hyperlink r:id="rId11" w:history="1">
        <w:r w:rsidRPr="0066213D">
          <w:rPr>
            <w:rStyle w:val="Hipervnculo"/>
            <w:sz w:val="24"/>
            <w:szCs w:val="24"/>
            <w:lang w:val="fr-FR"/>
          </w:rPr>
          <w:t>http://www.smart-ib.coop/servicios/</w:t>
        </w:r>
      </w:hyperlink>
      <w:r w:rsidR="00F617C6" w:rsidRPr="0066213D">
        <w:rPr>
          <w:sz w:val="24"/>
          <w:szCs w:val="24"/>
          <w:lang w:val="fr-FR"/>
        </w:rPr>
        <w:t xml:space="preserve"> </w:t>
      </w:r>
    </w:p>
    <w:p w14:paraId="036AFA60" w14:textId="77777777" w:rsidR="00F617C6" w:rsidRPr="0066213D" w:rsidRDefault="00F617C6" w:rsidP="00F617C6">
      <w:pPr>
        <w:spacing w:line="259" w:lineRule="auto"/>
        <w:ind w:left="360"/>
        <w:rPr>
          <w:sz w:val="24"/>
          <w:szCs w:val="24"/>
          <w:lang w:val="fr-FR"/>
        </w:rPr>
      </w:pPr>
      <w:r w:rsidRPr="0066213D">
        <w:rPr>
          <w:noProof/>
          <w:sz w:val="24"/>
          <w:szCs w:val="24"/>
          <w:lang w:val="fr-FR"/>
        </w:rPr>
        <w:drawing>
          <wp:inline distT="0" distB="0" distL="0" distR="0" wp14:anchorId="43D8AD68" wp14:editId="6A813C8E">
            <wp:extent cx="4572000" cy="2371725"/>
            <wp:effectExtent l="0" t="0" r="0" b="0"/>
            <wp:docPr id="1722561004" name="Imagen 172256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3F683" w14:textId="77777777" w:rsidR="00F617C6" w:rsidRPr="0066213D" w:rsidRDefault="00F617C6" w:rsidP="00F617C6">
      <w:pPr>
        <w:spacing w:line="259" w:lineRule="auto"/>
        <w:ind w:left="360"/>
        <w:rPr>
          <w:sz w:val="24"/>
          <w:szCs w:val="24"/>
          <w:lang w:val="fr-FR"/>
        </w:rPr>
      </w:pPr>
    </w:p>
    <w:p w14:paraId="31F91CB3" w14:textId="04F9F27B" w:rsidR="009D5C5C" w:rsidRPr="0066213D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Crédit FIARE : actualisation de l’autorisation de crédit pour avoir de la trésorerie. Le dpt financier a envoyé toute la documentation, nous attendons leur réponse.</w:t>
      </w:r>
    </w:p>
    <w:p w14:paraId="69D3FF67" w14:textId="4968D826" w:rsidR="009D5C5C" w:rsidRPr="0066213D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Mise à jour de toutes les actions approuvées en AG et Conseil d’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administrations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précédents et qui n’ont pas été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réalisées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. Nous sommes en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attente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de l’approbation du nouveau conseil d’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administration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.</w:t>
      </w:r>
    </w:p>
    <w:p w14:paraId="5D1C7BF0" w14:textId="48BAB17F" w:rsidR="009D5C5C" w:rsidRPr="0066213D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Assemblée Générale : on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attend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l’audit des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comptes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et le </w:t>
      </w:r>
      <w:r w:rsidR="00965E5A" w:rsidRPr="0066213D">
        <w:rPr>
          <w:sz w:val="24"/>
          <w:szCs w:val="24"/>
          <w:lang w:val="fr-FR"/>
        </w:rPr>
        <w:t>Règlement du Régime Interne (nous souhaiterions qu’</w:t>
      </w:r>
      <w:r w:rsidR="00372D8F" w:rsidRPr="0066213D">
        <w:rPr>
          <w:sz w:val="24"/>
          <w:szCs w:val="24"/>
          <w:lang w:val="fr-FR"/>
        </w:rPr>
        <w:t>elle</w:t>
      </w:r>
      <w:r w:rsidR="00965E5A" w:rsidRPr="0066213D">
        <w:rPr>
          <w:sz w:val="24"/>
          <w:szCs w:val="24"/>
          <w:lang w:val="fr-FR"/>
        </w:rPr>
        <w:t xml:space="preserve"> ait lieu en septembre).</w:t>
      </w:r>
    </w:p>
    <w:p w14:paraId="4D8283D0" w14:textId="2A7B1FD3" w:rsidR="00965E5A" w:rsidRPr="0066213D" w:rsidRDefault="00965E5A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Téléphones : toutes les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lignes étaient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au nom d’</w:t>
      </w:r>
      <w:proofErr w:type="spellStart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Actúa</w:t>
      </w:r>
      <w:proofErr w:type="spellEnd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. Nous en avions 142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</w:t>
      </w:r>
      <w:proofErr w:type="gramStart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( !</w:t>
      </w:r>
      <w:proofErr w:type="gramEnd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), nous avons donc gardé celles dont nous avons besoin et nous avons demandé à subroger le contrat. Nous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attendons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leur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proposition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. Ça a été retardé car Arancha, Luis et José Manuel veulent garder le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ur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téléphone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et nous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freinaient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la gestion.</w:t>
      </w:r>
    </w:p>
    <w:p w14:paraId="1CB349D6" w14:textId="05C79EEE" w:rsidR="00965E5A" w:rsidRPr="0066213D" w:rsidRDefault="00965E5A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lastRenderedPageBreak/>
        <w:t xml:space="preserve">Ordinateurs : 16 ordis ont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été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achetés au nom d’</w:t>
      </w:r>
      <w:proofErr w:type="spellStart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Actúa</w:t>
      </w:r>
      <w:proofErr w:type="spellEnd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. Ils sont en </w:t>
      </w:r>
      <w:proofErr w:type="spellStart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renting</w:t>
      </w:r>
      <w:proofErr w:type="spellEnd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. Nous avons subrogé le contrat à Smart </w:t>
      </w:r>
      <w:proofErr w:type="spellStart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Ib</w:t>
      </w:r>
      <w:proofErr w:type="spellEnd"/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. </w:t>
      </w:r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Problème car une grande partie a été payé para </w:t>
      </w:r>
      <w:proofErr w:type="spellStart"/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Actúa</w:t>
      </w:r>
      <w:proofErr w:type="spellEnd"/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et c’est Smart </w:t>
      </w:r>
      <w:proofErr w:type="spellStart"/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Ib</w:t>
      </w:r>
      <w:proofErr w:type="spellEnd"/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le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bénéficiaire</w:t>
      </w:r>
      <w:r w:rsidR="002413F7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(José Manuel)</w:t>
      </w:r>
    </w:p>
    <w:p w14:paraId="625CA398" w14:textId="11FDECB0" w:rsidR="002413F7" w:rsidRPr="0066213D" w:rsidRDefault="002413F7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sz w:val="24"/>
          <w:szCs w:val="24"/>
          <w:lang w:val="fr-FR"/>
        </w:rPr>
      </w:pP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Travail avec l’équipe sur la Stratégie à court terme (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car 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on peut l’assumer 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et prendre des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 xml:space="preserve"> mesure</w:t>
      </w:r>
      <w:r w:rsidR="00372D8F"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s correctives rapidement</w:t>
      </w:r>
      <w:r w:rsidRPr="0066213D">
        <w:rPr>
          <w:rFonts w:asciiTheme="minorHAnsi" w:eastAsiaTheme="minorEastAsia" w:hAnsiTheme="minorHAnsi" w:cstheme="minorBidi"/>
          <w:sz w:val="24"/>
          <w:szCs w:val="24"/>
          <w:lang w:val="fr-FR"/>
        </w:rPr>
        <w:t>)</w:t>
      </w:r>
      <w:r w:rsidRPr="0066213D">
        <w:rPr>
          <w:sz w:val="24"/>
          <w:szCs w:val="24"/>
          <w:lang w:val="fr-FR"/>
        </w:rPr>
        <w:t xml:space="preserve"> </w:t>
      </w:r>
      <w:r w:rsidR="00392CE2"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Problématique : l’équipe a très peu d’initiative, elles n’ont pas d’aptitudes pour le travail collectif ni d’autonomie pour le développement des idées. Elles ont des idées. </w:t>
      </w:r>
      <w:r w:rsidR="00392CE2" w:rsidRPr="0066213D">
        <w:rPr>
          <w:sz w:val="24"/>
          <w:szCs w:val="24"/>
          <w:lang w:val="fr-FR"/>
        </w:rPr>
        <w:t xml:space="preserve">Hélène et </w:t>
      </w:r>
      <w:proofErr w:type="spellStart"/>
      <w:r w:rsidR="00392CE2" w:rsidRPr="0066213D">
        <w:rPr>
          <w:sz w:val="24"/>
          <w:szCs w:val="24"/>
          <w:lang w:val="fr-FR"/>
        </w:rPr>
        <w:t>Mapi</w:t>
      </w:r>
      <w:proofErr w:type="spellEnd"/>
      <w:r w:rsidR="00392CE2" w:rsidRPr="0066213D">
        <w:rPr>
          <w:sz w:val="24"/>
          <w:szCs w:val="24"/>
          <w:lang w:val="fr-FR"/>
        </w:rPr>
        <w:t xml:space="preserve"> sont seules à ce stade, encourageant, motivant, suivant, demandant, programmant </w:t>
      </w:r>
      <w:r w:rsidR="00392CE2" w:rsidRPr="0066213D">
        <w:rPr>
          <w:sz w:val="24"/>
          <w:szCs w:val="24"/>
          <w:lang w:val="fr-FR"/>
        </w:rPr>
        <w:sym w:font="Wingdings" w:char="F0E0"/>
      </w:r>
      <w:r w:rsidR="00392CE2" w:rsidRPr="0066213D">
        <w:rPr>
          <w:sz w:val="24"/>
          <w:szCs w:val="24"/>
          <w:lang w:val="fr-FR"/>
        </w:rPr>
        <w:t xml:space="preserve"> Cela demande une énergie et un dévouement auxquels nous ne nous attendions pas. </w:t>
      </w:r>
      <w:r w:rsidR="00392CE2" w:rsidRPr="0066213D">
        <w:rPr>
          <w:sz w:val="24"/>
          <w:szCs w:val="24"/>
          <w:lang w:val="fr-FR"/>
        </w:rPr>
        <w:sym w:font="Wingdings" w:char="F0E0"/>
      </w:r>
      <w:r w:rsidR="00392CE2" w:rsidRPr="0066213D">
        <w:rPr>
          <w:sz w:val="24"/>
          <w:szCs w:val="24"/>
          <w:lang w:val="fr-FR"/>
        </w:rPr>
        <w:t xml:space="preserve"> Nous ne savons pas comment nous pourrons le gérer lorsque le vrai travail des activités recommencera. </w:t>
      </w:r>
      <w:r w:rsidR="00392CE2" w:rsidRPr="0066213D">
        <w:rPr>
          <w:sz w:val="24"/>
          <w:szCs w:val="24"/>
          <w:lang w:val="fr-FR"/>
        </w:rPr>
        <w:sym w:font="Wingdings" w:char="F0E0"/>
      </w:r>
      <w:r w:rsidR="00392CE2" w:rsidRPr="0066213D">
        <w:rPr>
          <w:sz w:val="24"/>
          <w:szCs w:val="24"/>
          <w:lang w:val="fr-FR"/>
        </w:rPr>
        <w:t xml:space="preserve"> Maintenant, nous y faisons face, mais l'usure causée par le chaos est évidente.</w:t>
      </w:r>
    </w:p>
    <w:p w14:paraId="292438C5" w14:textId="501AF99D" w:rsidR="00F617C6" w:rsidRPr="00372D8F" w:rsidRDefault="00F617C6" w:rsidP="00F617C6">
      <w:pPr>
        <w:pStyle w:val="Ttulo2"/>
        <w:rPr>
          <w:lang w:val="fr-FR"/>
        </w:rPr>
      </w:pPr>
      <w:r w:rsidRPr="00372D8F">
        <w:rPr>
          <w:lang w:val="fr-FR"/>
        </w:rPr>
        <w:t>PARTICIPA</w:t>
      </w:r>
      <w:r w:rsidR="00392CE2" w:rsidRPr="00372D8F">
        <w:rPr>
          <w:lang w:val="fr-FR"/>
        </w:rPr>
        <w:t>TIO</w:t>
      </w:r>
      <w:r w:rsidRPr="00372D8F">
        <w:rPr>
          <w:lang w:val="fr-FR"/>
        </w:rPr>
        <w:t>N</w:t>
      </w:r>
    </w:p>
    <w:p w14:paraId="4F7FDBFF" w14:textId="77777777" w:rsidR="00372D8F" w:rsidRPr="0066213D" w:rsidRDefault="00392CE2" w:rsidP="00372D8F">
      <w:pPr>
        <w:pStyle w:val="Prrafodelista"/>
        <w:numPr>
          <w:ilvl w:val="0"/>
          <w:numId w:val="18"/>
        </w:numPr>
        <w:rPr>
          <w:sz w:val="24"/>
          <w:szCs w:val="24"/>
        </w:rPr>
      </w:pPr>
      <w:r w:rsidRPr="0066213D">
        <w:rPr>
          <w:sz w:val="24"/>
          <w:szCs w:val="24"/>
          <w:lang w:val="fr-FR"/>
        </w:rPr>
        <w:t xml:space="preserve">28 mai 2020 : </w:t>
      </w:r>
      <w:r w:rsidR="00F617C6" w:rsidRPr="0066213D">
        <w:rPr>
          <w:sz w:val="24"/>
          <w:szCs w:val="24"/>
          <w:lang w:val="fr-FR"/>
        </w:rPr>
        <w:t>Webinar</w:t>
      </w:r>
      <w:r w:rsidR="00F617C6" w:rsidRPr="0066213D">
        <w:rPr>
          <w:i/>
          <w:iCs/>
          <w:sz w:val="24"/>
          <w:szCs w:val="24"/>
          <w:lang w:val="fr-FR"/>
        </w:rPr>
        <w:t xml:space="preserve"> </w:t>
      </w:r>
      <w:r w:rsidRPr="0066213D">
        <w:rPr>
          <w:i/>
          <w:iCs/>
          <w:sz w:val="24"/>
          <w:szCs w:val="24"/>
          <w:lang w:val="fr-FR"/>
        </w:rPr>
        <w:t xml:space="preserve">Aspects légaux sur les </w:t>
      </w:r>
      <w:r w:rsidR="00372D8F" w:rsidRPr="0066213D">
        <w:rPr>
          <w:i/>
          <w:iCs/>
          <w:sz w:val="24"/>
          <w:szCs w:val="24"/>
          <w:lang w:val="fr-FR"/>
        </w:rPr>
        <w:t>Réseaux</w:t>
      </w:r>
      <w:r w:rsidRPr="0066213D">
        <w:rPr>
          <w:i/>
          <w:iCs/>
          <w:sz w:val="24"/>
          <w:szCs w:val="24"/>
          <w:lang w:val="fr-FR"/>
        </w:rPr>
        <w:t xml:space="preserve"> Sociaux</w:t>
      </w:r>
      <w:r w:rsidR="00F617C6" w:rsidRPr="0066213D">
        <w:rPr>
          <w:sz w:val="24"/>
          <w:szCs w:val="24"/>
          <w:lang w:val="fr-FR"/>
        </w:rPr>
        <w:t xml:space="preserve"> 40 </w:t>
      </w:r>
      <w:r w:rsidRPr="0066213D">
        <w:rPr>
          <w:sz w:val="24"/>
          <w:szCs w:val="24"/>
          <w:lang w:val="fr-FR"/>
        </w:rPr>
        <w:t>assistants</w:t>
      </w:r>
      <w:r w:rsidR="00F617C6" w:rsidRPr="0066213D">
        <w:rPr>
          <w:sz w:val="24"/>
          <w:szCs w:val="24"/>
          <w:lang w:val="fr-FR"/>
        </w:rPr>
        <w:t xml:space="preserve">. </w:t>
      </w:r>
      <w:hyperlink r:id="rId13" w:history="1">
        <w:r w:rsidR="00372D8F" w:rsidRPr="0066213D">
          <w:rPr>
            <w:rStyle w:val="Hipervnculo"/>
            <w:sz w:val="24"/>
            <w:szCs w:val="24"/>
          </w:rPr>
          <w:t>http://www.smart-ib.coop/aspectos-legales-en-las-redes-sociales/</w:t>
        </w:r>
      </w:hyperlink>
    </w:p>
    <w:p w14:paraId="3F598460" w14:textId="7727AD09" w:rsidR="00F617C6" w:rsidRPr="0066213D" w:rsidRDefault="00F617C6" w:rsidP="00372D8F">
      <w:pPr>
        <w:pStyle w:val="Prrafodelista"/>
        <w:ind w:left="720"/>
        <w:rPr>
          <w:sz w:val="24"/>
          <w:szCs w:val="24"/>
        </w:rPr>
      </w:pPr>
    </w:p>
    <w:p w14:paraId="3BF22CF9" w14:textId="77777777" w:rsidR="00372D8F" w:rsidRPr="0066213D" w:rsidRDefault="00392CE2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Préparation des prochaines </w:t>
      </w:r>
      <w:r w:rsidR="00372D8F" w:rsidRPr="0066213D">
        <w:rPr>
          <w:sz w:val="24"/>
          <w:szCs w:val="24"/>
          <w:lang w:val="fr-FR"/>
        </w:rPr>
        <w:t>rencontres :</w:t>
      </w:r>
      <w:r w:rsidRPr="0066213D">
        <w:rPr>
          <w:sz w:val="24"/>
          <w:szCs w:val="24"/>
          <w:lang w:val="fr-FR"/>
        </w:rPr>
        <w:t xml:space="preserve"> </w:t>
      </w:r>
    </w:p>
    <w:p w14:paraId="54B41AFB" w14:textId="77777777" w:rsidR="00372D8F" w:rsidRPr="0066213D" w:rsidRDefault="00372D8F" w:rsidP="00372D8F">
      <w:pPr>
        <w:pStyle w:val="Prrafodelista"/>
        <w:rPr>
          <w:sz w:val="24"/>
          <w:szCs w:val="24"/>
          <w:lang w:val="fr-FR"/>
        </w:rPr>
      </w:pPr>
    </w:p>
    <w:p w14:paraId="6D137E1B" w14:textId="77777777" w:rsidR="00372D8F" w:rsidRPr="0066213D" w:rsidRDefault="00392CE2" w:rsidP="00372D8F">
      <w:pPr>
        <w:pStyle w:val="Prrafodelista"/>
        <w:numPr>
          <w:ilvl w:val="0"/>
          <w:numId w:val="21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Europa </w:t>
      </w:r>
      <w:proofErr w:type="spellStart"/>
      <w:r w:rsidRPr="0066213D">
        <w:rPr>
          <w:sz w:val="24"/>
          <w:szCs w:val="24"/>
          <w:lang w:val="fr-FR"/>
        </w:rPr>
        <w:t>Creativa</w:t>
      </w:r>
      <w:proofErr w:type="spellEnd"/>
      <w:r w:rsidRPr="0066213D">
        <w:rPr>
          <w:sz w:val="24"/>
          <w:szCs w:val="24"/>
          <w:lang w:val="fr-FR"/>
        </w:rPr>
        <w:t xml:space="preserve"> + </w:t>
      </w:r>
      <w:proofErr w:type="spellStart"/>
      <w:r w:rsidRPr="0066213D">
        <w:rPr>
          <w:sz w:val="24"/>
          <w:szCs w:val="24"/>
          <w:lang w:val="fr-FR"/>
        </w:rPr>
        <w:t>Fandit</w:t>
      </w:r>
      <w:proofErr w:type="spellEnd"/>
      <w:r w:rsidRPr="0066213D">
        <w:rPr>
          <w:sz w:val="24"/>
          <w:szCs w:val="24"/>
          <w:lang w:val="fr-FR"/>
        </w:rPr>
        <w:t xml:space="preserve"> (</w:t>
      </w:r>
      <w:proofErr w:type="spellStart"/>
      <w:r w:rsidRPr="0066213D">
        <w:rPr>
          <w:sz w:val="24"/>
          <w:szCs w:val="24"/>
          <w:lang w:val="fr-FR"/>
        </w:rPr>
        <w:t>Financation</w:t>
      </w:r>
      <w:proofErr w:type="spellEnd"/>
      <w:r w:rsidRPr="0066213D">
        <w:rPr>
          <w:sz w:val="24"/>
          <w:szCs w:val="24"/>
          <w:lang w:val="fr-FR"/>
        </w:rPr>
        <w:t xml:space="preserve"> publique)</w:t>
      </w:r>
    </w:p>
    <w:p w14:paraId="2FA149D3" w14:textId="1FD9CD84" w:rsidR="00392CE2" w:rsidRPr="0066213D" w:rsidRDefault="00392CE2" w:rsidP="00372D8F">
      <w:pPr>
        <w:pStyle w:val="Prrafodelista"/>
        <w:numPr>
          <w:ilvl w:val="0"/>
          <w:numId w:val="21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Innovation Sociale (Rocío Nogales et Mauricio O’Brien)</w:t>
      </w:r>
    </w:p>
    <w:p w14:paraId="44A44651" w14:textId="391AF078" w:rsidR="00F617C6" w:rsidRPr="00372D8F" w:rsidRDefault="00F617C6" w:rsidP="00F617C6">
      <w:pPr>
        <w:rPr>
          <w:lang w:val="fr-FR"/>
        </w:rPr>
      </w:pPr>
    </w:p>
    <w:p w14:paraId="3F611DF3" w14:textId="0BC2E770" w:rsidR="00392CE2" w:rsidRPr="00372D8F" w:rsidRDefault="00392CE2" w:rsidP="00392CE2">
      <w:pPr>
        <w:pStyle w:val="Ttulo2"/>
        <w:rPr>
          <w:lang w:val="fr-FR"/>
        </w:rPr>
      </w:pPr>
      <w:r w:rsidRPr="00372D8F">
        <w:rPr>
          <w:lang w:val="fr-FR"/>
        </w:rPr>
        <w:t>SMART MODÈLE POLITIQUE DE TRANSFORMATION</w:t>
      </w:r>
    </w:p>
    <w:p w14:paraId="5F4C4F3D" w14:textId="3A6C12B2" w:rsidR="00392CE2" w:rsidRPr="0066213D" w:rsidRDefault="00392CE2" w:rsidP="00F617C6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Nous avons révisé toutes les minutes des conseils d’administration entre 2014 et 2016 pour savoir ce qui a été approuvé, l’analyser et le reprendre.</w:t>
      </w:r>
    </w:p>
    <w:p w14:paraId="6A3990EA" w14:textId="6AEB37BE" w:rsidR="00392CE2" w:rsidRPr="0066213D" w:rsidRDefault="00392CE2" w:rsidP="00392CE2">
      <w:pPr>
        <w:pStyle w:val="Ttulo4"/>
        <w:rPr>
          <w:sz w:val="24"/>
          <w:lang w:val="fr-FR"/>
        </w:rPr>
      </w:pPr>
      <w:r w:rsidRPr="0066213D">
        <w:rPr>
          <w:sz w:val="24"/>
          <w:lang w:val="fr-FR"/>
        </w:rPr>
        <w:t>CAHIERS SMART</w:t>
      </w:r>
    </w:p>
    <w:p w14:paraId="25C43A4E" w14:textId="0D003D3C" w:rsidR="0026763C" w:rsidRPr="0066213D" w:rsidRDefault="00392CE2" w:rsidP="00392CE2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Rocío Nogales avait proposé et présenté (et ce fut voté en AG) l’idée des cahiers Smart : </w:t>
      </w:r>
      <w:r w:rsidR="00FE7C38" w:rsidRPr="0066213D">
        <w:rPr>
          <w:sz w:val="24"/>
          <w:szCs w:val="24"/>
          <w:lang w:val="fr-FR"/>
        </w:rPr>
        <w:t xml:space="preserve">des </w:t>
      </w:r>
      <w:r w:rsidRPr="0066213D">
        <w:rPr>
          <w:sz w:val="24"/>
          <w:szCs w:val="24"/>
          <w:lang w:val="fr-FR"/>
        </w:rPr>
        <w:t xml:space="preserve">petites publications </w:t>
      </w:r>
      <w:r w:rsidR="00E218CC" w:rsidRPr="0066213D">
        <w:rPr>
          <w:sz w:val="24"/>
          <w:szCs w:val="24"/>
          <w:lang w:val="fr-FR"/>
        </w:rPr>
        <w:t>régulière</w:t>
      </w:r>
      <w:r w:rsidR="00FE7C38" w:rsidRPr="0066213D">
        <w:rPr>
          <w:sz w:val="24"/>
          <w:szCs w:val="24"/>
          <w:lang w:val="fr-FR"/>
        </w:rPr>
        <w:t>s</w:t>
      </w:r>
      <w:r w:rsidR="00E218CC" w:rsidRPr="0066213D">
        <w:rPr>
          <w:sz w:val="24"/>
          <w:szCs w:val="24"/>
          <w:lang w:val="fr-FR"/>
        </w:rPr>
        <w:t xml:space="preserve"> </w:t>
      </w:r>
      <w:r w:rsidRPr="0066213D">
        <w:rPr>
          <w:sz w:val="24"/>
          <w:szCs w:val="24"/>
          <w:lang w:val="fr-FR"/>
        </w:rPr>
        <w:t xml:space="preserve">qui réfléchissent sur l'entrepreneuriat, la culture et l'économie sociale centrées sur le modèle Smart. Avec la participation </w:t>
      </w:r>
      <w:r w:rsidR="00E218CC" w:rsidRPr="0066213D">
        <w:rPr>
          <w:sz w:val="24"/>
          <w:szCs w:val="24"/>
          <w:lang w:val="fr-FR"/>
        </w:rPr>
        <w:t>d’</w:t>
      </w:r>
      <w:r w:rsidR="00372D8F" w:rsidRPr="0066213D">
        <w:rPr>
          <w:sz w:val="24"/>
          <w:szCs w:val="24"/>
          <w:lang w:val="fr-FR"/>
        </w:rPr>
        <w:t>experts</w:t>
      </w:r>
      <w:r w:rsidRPr="0066213D">
        <w:rPr>
          <w:sz w:val="24"/>
          <w:szCs w:val="24"/>
          <w:lang w:val="fr-FR"/>
        </w:rPr>
        <w:t xml:space="preserve"> externes pour nous aider à valider le modèle.</w:t>
      </w:r>
      <w:r w:rsidR="0026763C" w:rsidRPr="0066213D">
        <w:rPr>
          <w:sz w:val="24"/>
          <w:szCs w:val="24"/>
          <w:lang w:val="fr-FR"/>
        </w:rPr>
        <w:t xml:space="preserve"> </w:t>
      </w:r>
      <w:r w:rsidRPr="0066213D">
        <w:rPr>
          <w:sz w:val="24"/>
          <w:szCs w:val="24"/>
          <w:lang w:val="fr-FR"/>
        </w:rPr>
        <w:t xml:space="preserve">Il est nécessaire de mettre à jour ce qui </w:t>
      </w:r>
      <w:r w:rsidR="0026763C" w:rsidRPr="0066213D">
        <w:rPr>
          <w:sz w:val="24"/>
          <w:szCs w:val="24"/>
          <w:lang w:val="fr-FR"/>
        </w:rPr>
        <w:t>a été</w:t>
      </w:r>
      <w:r w:rsidRPr="0066213D">
        <w:rPr>
          <w:sz w:val="24"/>
          <w:szCs w:val="24"/>
          <w:lang w:val="fr-FR"/>
        </w:rPr>
        <w:t xml:space="preserve"> présenté. Vendredi 5 juin, </w:t>
      </w:r>
      <w:r w:rsidR="0026763C" w:rsidRPr="0066213D">
        <w:rPr>
          <w:sz w:val="24"/>
          <w:szCs w:val="24"/>
          <w:lang w:val="fr-FR"/>
        </w:rPr>
        <w:t>elle nous</w:t>
      </w:r>
      <w:r w:rsidRPr="0066213D">
        <w:rPr>
          <w:sz w:val="24"/>
          <w:szCs w:val="24"/>
          <w:lang w:val="fr-FR"/>
        </w:rPr>
        <w:t xml:space="preserve"> </w:t>
      </w:r>
      <w:r w:rsidR="0026763C" w:rsidRPr="0066213D">
        <w:rPr>
          <w:sz w:val="24"/>
          <w:szCs w:val="24"/>
          <w:lang w:val="fr-FR"/>
        </w:rPr>
        <w:t>donne s</w:t>
      </w:r>
      <w:r w:rsidRPr="0066213D">
        <w:rPr>
          <w:sz w:val="24"/>
          <w:szCs w:val="24"/>
          <w:lang w:val="fr-FR"/>
        </w:rPr>
        <w:t>a proposition.</w:t>
      </w:r>
    </w:p>
    <w:p w14:paraId="5CE2A587" w14:textId="065D4B64" w:rsidR="0026763C" w:rsidRPr="0066213D" w:rsidRDefault="00392CE2" w:rsidP="00392CE2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Pour le financement de ce projet, fondamental pour le modèle Smart, nous préparons </w:t>
      </w:r>
      <w:r w:rsidR="0026763C" w:rsidRPr="0066213D">
        <w:rPr>
          <w:sz w:val="24"/>
          <w:szCs w:val="24"/>
          <w:lang w:val="fr-FR"/>
        </w:rPr>
        <w:t>la</w:t>
      </w:r>
      <w:r w:rsidRPr="0066213D">
        <w:rPr>
          <w:sz w:val="24"/>
          <w:szCs w:val="24"/>
          <w:lang w:val="fr-FR"/>
        </w:rPr>
        <w:t xml:space="preserve"> recherche </w:t>
      </w:r>
      <w:r w:rsidR="0026763C" w:rsidRPr="0066213D">
        <w:rPr>
          <w:sz w:val="24"/>
          <w:szCs w:val="24"/>
          <w:lang w:val="fr-FR"/>
        </w:rPr>
        <w:t xml:space="preserve">de financement </w:t>
      </w:r>
      <w:r w:rsidRPr="0066213D">
        <w:rPr>
          <w:sz w:val="24"/>
          <w:szCs w:val="24"/>
          <w:lang w:val="fr-FR"/>
        </w:rPr>
        <w:t xml:space="preserve">dans les entités </w:t>
      </w:r>
      <w:r w:rsidR="00372D8F" w:rsidRPr="0066213D">
        <w:rPr>
          <w:sz w:val="24"/>
          <w:szCs w:val="24"/>
          <w:lang w:val="fr-FR"/>
        </w:rPr>
        <w:t>suivantes :</w:t>
      </w:r>
    </w:p>
    <w:p w14:paraId="0B38DA5C" w14:textId="7AEFCEEF" w:rsidR="00BB16FF" w:rsidRPr="0066213D" w:rsidRDefault="00BB16FF" w:rsidP="0026763C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proofErr w:type="spellStart"/>
      <w:r w:rsidRPr="0066213D">
        <w:rPr>
          <w:sz w:val="24"/>
          <w:szCs w:val="24"/>
          <w:lang w:val="fr-FR"/>
        </w:rPr>
        <w:t>Fundación</w:t>
      </w:r>
      <w:proofErr w:type="spellEnd"/>
      <w:r w:rsidRPr="0066213D">
        <w:rPr>
          <w:sz w:val="24"/>
          <w:szCs w:val="24"/>
          <w:lang w:val="fr-FR"/>
        </w:rPr>
        <w:t xml:space="preserve"> Daniel y Nina </w:t>
      </w:r>
      <w:proofErr w:type="spellStart"/>
      <w:r w:rsidRPr="0066213D">
        <w:rPr>
          <w:sz w:val="24"/>
          <w:szCs w:val="24"/>
          <w:lang w:val="fr-FR"/>
        </w:rPr>
        <w:t>Carasso</w:t>
      </w:r>
      <w:proofErr w:type="spellEnd"/>
    </w:p>
    <w:p w14:paraId="0F5F4AC4" w14:textId="492FDFF7" w:rsidR="00BB16FF" w:rsidRPr="0066213D" w:rsidRDefault="00BB16FF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proofErr w:type="spellStart"/>
      <w:r w:rsidRPr="0066213D">
        <w:rPr>
          <w:sz w:val="24"/>
          <w:szCs w:val="24"/>
          <w:lang w:val="fr-FR"/>
        </w:rPr>
        <w:t>Interarts</w:t>
      </w:r>
      <w:proofErr w:type="spellEnd"/>
    </w:p>
    <w:p w14:paraId="333CC777" w14:textId="12E159CA" w:rsidR="00BB16FF" w:rsidRPr="0066213D" w:rsidRDefault="00BB16FF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Smart </w:t>
      </w:r>
      <w:proofErr w:type="spellStart"/>
      <w:r w:rsidRPr="0066213D">
        <w:rPr>
          <w:sz w:val="24"/>
          <w:szCs w:val="24"/>
          <w:lang w:val="fr-FR"/>
        </w:rPr>
        <w:t>Ib</w:t>
      </w:r>
      <w:proofErr w:type="spellEnd"/>
      <w:r w:rsidR="0026763C" w:rsidRPr="0066213D">
        <w:rPr>
          <w:sz w:val="24"/>
          <w:szCs w:val="24"/>
          <w:lang w:val="fr-FR"/>
        </w:rPr>
        <w:t xml:space="preserve"> (la partie voyages que nous avions prévu dans le budget que nous allouerons à cette section, en le réduisant </w:t>
      </w:r>
      <w:r w:rsidR="00FE7C38" w:rsidRPr="0066213D">
        <w:rPr>
          <w:sz w:val="24"/>
          <w:szCs w:val="24"/>
          <w:lang w:val="fr-FR"/>
        </w:rPr>
        <w:t>à</w:t>
      </w:r>
      <w:r w:rsidR="0026763C" w:rsidRPr="0066213D">
        <w:rPr>
          <w:sz w:val="24"/>
          <w:szCs w:val="24"/>
          <w:lang w:val="fr-FR"/>
        </w:rPr>
        <w:t xml:space="preserve"> 50%)</w:t>
      </w:r>
    </w:p>
    <w:p w14:paraId="72A5003D" w14:textId="4F8B60B9" w:rsidR="00BB16FF" w:rsidRPr="0066213D" w:rsidRDefault="00BB16FF" w:rsidP="00BB16FF">
      <w:pPr>
        <w:pStyle w:val="Prrafodelista"/>
        <w:numPr>
          <w:ilvl w:val="0"/>
          <w:numId w:val="18"/>
        </w:numPr>
        <w:rPr>
          <w:sz w:val="24"/>
          <w:szCs w:val="24"/>
          <w:lang w:val="es-ES"/>
        </w:rPr>
      </w:pPr>
      <w:r w:rsidRPr="0066213D">
        <w:rPr>
          <w:sz w:val="24"/>
          <w:szCs w:val="24"/>
          <w:lang w:val="es-ES"/>
        </w:rPr>
        <w:t>Ministerio de Cultura y Deporte área de Industrias Culturales.</w:t>
      </w:r>
    </w:p>
    <w:p w14:paraId="0742F2CD" w14:textId="69F833F2" w:rsidR="0026763C" w:rsidRPr="0066213D" w:rsidRDefault="0026763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Nous souhaitons du financement pour :</w:t>
      </w:r>
    </w:p>
    <w:p w14:paraId="155CE622" w14:textId="13738E16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lastRenderedPageBreak/>
        <w:t xml:space="preserve">Payer le travail des chercheurs </w:t>
      </w:r>
    </w:p>
    <w:p w14:paraId="57618DE0" w14:textId="7C7E3851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Faire la </w:t>
      </w:r>
      <w:r w:rsidR="00E218CC" w:rsidRPr="0066213D">
        <w:rPr>
          <w:sz w:val="24"/>
          <w:szCs w:val="24"/>
          <w:lang w:val="fr-FR"/>
        </w:rPr>
        <w:t xml:space="preserve">mise </w:t>
      </w:r>
      <w:r w:rsidR="00FE7C38" w:rsidRPr="0066213D">
        <w:rPr>
          <w:sz w:val="24"/>
          <w:szCs w:val="24"/>
          <w:lang w:val="fr-FR"/>
        </w:rPr>
        <w:t>en</w:t>
      </w:r>
      <w:r w:rsidR="00E218CC" w:rsidRPr="0066213D">
        <w:rPr>
          <w:sz w:val="24"/>
          <w:szCs w:val="24"/>
          <w:lang w:val="fr-FR"/>
        </w:rPr>
        <w:t xml:space="preserve"> page</w:t>
      </w:r>
      <w:r w:rsidRPr="0066213D">
        <w:rPr>
          <w:sz w:val="24"/>
          <w:szCs w:val="24"/>
          <w:lang w:val="fr-FR"/>
        </w:rPr>
        <w:t xml:space="preserve"> </w:t>
      </w:r>
      <w:r w:rsidR="00FE7C38" w:rsidRPr="0066213D">
        <w:rPr>
          <w:sz w:val="24"/>
          <w:szCs w:val="24"/>
          <w:lang w:val="fr-FR"/>
        </w:rPr>
        <w:t>pour</w:t>
      </w:r>
      <w:r w:rsidRPr="0066213D">
        <w:rPr>
          <w:sz w:val="24"/>
          <w:szCs w:val="24"/>
          <w:lang w:val="fr-FR"/>
        </w:rPr>
        <w:t xml:space="preserve"> l’édition (si l’équipe de Smart Be pouvait nous aider avec ça, ce serait idéal)</w:t>
      </w:r>
    </w:p>
    <w:p w14:paraId="777F24A1" w14:textId="23DFEDC1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Publicité</w:t>
      </w:r>
      <w:r w:rsidR="00FE7C38" w:rsidRPr="0066213D">
        <w:rPr>
          <w:sz w:val="24"/>
          <w:szCs w:val="24"/>
          <w:lang w:val="fr-FR"/>
        </w:rPr>
        <w:t xml:space="preserve">, </w:t>
      </w:r>
      <w:r w:rsidRPr="0066213D">
        <w:rPr>
          <w:sz w:val="24"/>
          <w:szCs w:val="24"/>
          <w:lang w:val="fr-FR"/>
        </w:rPr>
        <w:t>pour lui donner un maximum de diffusion</w:t>
      </w:r>
    </w:p>
    <w:p w14:paraId="56399F07" w14:textId="3038EF43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Frais imprévus</w:t>
      </w:r>
    </w:p>
    <w:p w14:paraId="0C53381F" w14:textId="3C128048" w:rsidR="0026763C" w:rsidRPr="0066213D" w:rsidRDefault="0026763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Entités et personnes collaboratrices du projet :</w:t>
      </w:r>
    </w:p>
    <w:p w14:paraId="4EEC265C" w14:textId="6E6BBE3A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Rocío Nogales </w:t>
      </w:r>
      <w:r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 Chercheuse et spécialiste en Economie sociale</w:t>
      </w:r>
    </w:p>
    <w:p w14:paraId="366DB16E" w14:textId="637BB806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Susana </w:t>
      </w:r>
      <w:r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 </w:t>
      </w:r>
      <w:r w:rsidR="00FE7C38" w:rsidRPr="0066213D">
        <w:rPr>
          <w:sz w:val="24"/>
          <w:szCs w:val="24"/>
          <w:lang w:val="fr-FR"/>
        </w:rPr>
        <w:t>spécialiste</w:t>
      </w:r>
      <w:r w:rsidRPr="0066213D">
        <w:rPr>
          <w:sz w:val="24"/>
          <w:szCs w:val="24"/>
          <w:lang w:val="fr-FR"/>
        </w:rPr>
        <w:t xml:space="preserve"> en </w:t>
      </w:r>
      <w:r w:rsidR="00FE7C38" w:rsidRPr="0066213D">
        <w:rPr>
          <w:sz w:val="24"/>
          <w:szCs w:val="24"/>
          <w:lang w:val="fr-FR"/>
        </w:rPr>
        <w:t>économie</w:t>
      </w:r>
      <w:r w:rsidRPr="0066213D">
        <w:rPr>
          <w:sz w:val="24"/>
          <w:szCs w:val="24"/>
          <w:lang w:val="fr-FR"/>
        </w:rPr>
        <w:t xml:space="preserve"> collaborative et pro-commun</w:t>
      </w:r>
    </w:p>
    <w:p w14:paraId="034F470B" w14:textId="73805EBE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Irene </w:t>
      </w:r>
      <w:proofErr w:type="spellStart"/>
      <w:r w:rsidRPr="0066213D">
        <w:rPr>
          <w:sz w:val="24"/>
          <w:szCs w:val="24"/>
          <w:lang w:val="fr-FR"/>
        </w:rPr>
        <w:t>Aláez</w:t>
      </w:r>
      <w:proofErr w:type="spellEnd"/>
      <w:r w:rsidRPr="0066213D">
        <w:rPr>
          <w:sz w:val="24"/>
          <w:szCs w:val="24"/>
          <w:lang w:val="fr-FR"/>
        </w:rPr>
        <w:t xml:space="preserve"> </w:t>
      </w:r>
      <w:r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Una </w:t>
      </w:r>
      <w:proofErr w:type="spellStart"/>
      <w:r w:rsidRPr="0066213D">
        <w:rPr>
          <w:sz w:val="24"/>
          <w:szCs w:val="24"/>
          <w:lang w:val="fr-FR"/>
        </w:rPr>
        <w:t>más</w:t>
      </w:r>
      <w:proofErr w:type="spellEnd"/>
      <w:r w:rsidRPr="0066213D">
        <w:rPr>
          <w:sz w:val="24"/>
          <w:szCs w:val="24"/>
          <w:lang w:val="fr-FR"/>
        </w:rPr>
        <w:t xml:space="preserve"> </w:t>
      </w:r>
      <w:proofErr w:type="spellStart"/>
      <w:r w:rsidRPr="0066213D">
        <w:rPr>
          <w:sz w:val="24"/>
          <w:szCs w:val="24"/>
          <w:lang w:val="fr-FR"/>
        </w:rPr>
        <w:t>una</w:t>
      </w:r>
      <w:proofErr w:type="spellEnd"/>
      <w:r w:rsidRPr="0066213D">
        <w:rPr>
          <w:sz w:val="24"/>
          <w:szCs w:val="24"/>
          <w:lang w:val="fr-FR"/>
        </w:rPr>
        <w:t>, experte en gestion culturelle et droit culturel</w:t>
      </w:r>
    </w:p>
    <w:p w14:paraId="1EBF871A" w14:textId="1C4FA61C" w:rsidR="0026763C" w:rsidRPr="0066213D" w:rsidRDefault="0026763C" w:rsidP="00BB16FF">
      <w:pPr>
        <w:pStyle w:val="Prrafodelista"/>
        <w:numPr>
          <w:ilvl w:val="0"/>
          <w:numId w:val="18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+ experts que Rocío Nog</w:t>
      </w:r>
      <w:r w:rsidR="00FE7C38" w:rsidRPr="0066213D">
        <w:rPr>
          <w:sz w:val="24"/>
          <w:szCs w:val="24"/>
          <w:lang w:val="fr-FR"/>
        </w:rPr>
        <w:t>a</w:t>
      </w:r>
      <w:r w:rsidRPr="0066213D">
        <w:rPr>
          <w:sz w:val="24"/>
          <w:szCs w:val="24"/>
          <w:lang w:val="fr-FR"/>
        </w:rPr>
        <w:t>les considère adéquats pour chaque thème.</w:t>
      </w:r>
    </w:p>
    <w:p w14:paraId="611B3247" w14:textId="77777777" w:rsidR="0026763C" w:rsidRPr="0066213D" w:rsidRDefault="0026763C" w:rsidP="0026763C">
      <w:pPr>
        <w:rPr>
          <w:sz w:val="24"/>
          <w:szCs w:val="24"/>
          <w:lang w:val="fr-FR"/>
        </w:rPr>
      </w:pPr>
    </w:p>
    <w:p w14:paraId="68FB020E" w14:textId="11C1845C" w:rsidR="00E218CC" w:rsidRPr="0066213D" w:rsidRDefault="00E218C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Nous souhaiterions avoir une réunion avec vous pour présenter ce projet avec Rocío Nogales et savoir si nous pourrions travailler ensemble, donner un cadre européen et un peu de financement.</w:t>
      </w:r>
    </w:p>
    <w:p w14:paraId="371658F5" w14:textId="3BDCDE43" w:rsidR="00BB16FF" w:rsidRPr="0066213D" w:rsidRDefault="00E218C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Rocío Nogales a quitté le projet en raison de divergences avec la direction. Encore une fois, le contact avec elle a été très positif, et elle veut collaborer avec nous et nous aider à donner cette vision de Smart en tant que véritable modèle d'entrepreneuriat, mais elle est prête à faire tout cet effort seulement si José Manuel est absent et ne peut pas prendre de décisions. Elle envisage même d'entrer au Conseil d’administration s'il part.</w:t>
      </w:r>
      <w:r w:rsidR="00BB16FF" w:rsidRPr="0066213D">
        <w:rPr>
          <w:sz w:val="24"/>
          <w:szCs w:val="24"/>
          <w:lang w:val="fr-FR"/>
        </w:rPr>
        <w:t xml:space="preserve"> </w:t>
      </w:r>
    </w:p>
    <w:p w14:paraId="2954851C" w14:textId="77777777" w:rsidR="00E218CC" w:rsidRPr="00372D8F" w:rsidRDefault="00E218CC" w:rsidP="00E218CC">
      <w:pPr>
        <w:rPr>
          <w:b/>
          <w:bCs/>
          <w:lang w:val="fr-FR"/>
        </w:rPr>
      </w:pPr>
    </w:p>
    <w:p w14:paraId="0C1F4648" w14:textId="37F4119D" w:rsidR="00E218CC" w:rsidRPr="00372D8F" w:rsidRDefault="00E218CC" w:rsidP="00E218CC">
      <w:pPr>
        <w:rPr>
          <w:b/>
          <w:bCs/>
          <w:lang w:val="fr-FR"/>
        </w:rPr>
      </w:pPr>
      <w:r w:rsidRPr="00372D8F">
        <w:rPr>
          <w:b/>
          <w:bCs/>
          <w:lang w:val="fr-FR"/>
        </w:rPr>
        <w:t>RELATIONS INSTITUTIONNELLES</w:t>
      </w:r>
    </w:p>
    <w:p w14:paraId="6098BD02" w14:textId="111B4AC3" w:rsidR="00E218CC" w:rsidRPr="0066213D" w:rsidRDefault="00E218C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Nous avons participé à quelques rencontres :</w:t>
      </w:r>
    </w:p>
    <w:p w14:paraId="2E6780F2" w14:textId="77777777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El Instituto de </w:t>
      </w:r>
      <w:proofErr w:type="spellStart"/>
      <w:r w:rsidRPr="0066213D">
        <w:rPr>
          <w:sz w:val="24"/>
          <w:szCs w:val="24"/>
          <w:lang w:val="fr-FR"/>
        </w:rPr>
        <w:t>Fomento</w:t>
      </w:r>
      <w:proofErr w:type="spellEnd"/>
      <w:r w:rsidRPr="0066213D">
        <w:rPr>
          <w:sz w:val="24"/>
          <w:szCs w:val="24"/>
          <w:lang w:val="fr-FR"/>
        </w:rPr>
        <w:t xml:space="preserve"> </w:t>
      </w:r>
      <w:proofErr w:type="spellStart"/>
      <w:r w:rsidRPr="0066213D">
        <w:rPr>
          <w:sz w:val="24"/>
          <w:szCs w:val="24"/>
          <w:lang w:val="fr-FR"/>
        </w:rPr>
        <w:t>aragonés</w:t>
      </w:r>
      <w:proofErr w:type="spellEnd"/>
    </w:p>
    <w:p w14:paraId="53CA8EEB" w14:textId="5CFF7705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proofErr w:type="spellStart"/>
      <w:r w:rsidRPr="0066213D">
        <w:rPr>
          <w:sz w:val="24"/>
          <w:szCs w:val="24"/>
          <w:lang w:val="fr-FR"/>
        </w:rPr>
        <w:t>Más</w:t>
      </w:r>
      <w:proofErr w:type="spellEnd"/>
      <w:r w:rsidRPr="0066213D">
        <w:rPr>
          <w:sz w:val="24"/>
          <w:szCs w:val="24"/>
          <w:lang w:val="fr-FR"/>
        </w:rPr>
        <w:t xml:space="preserve"> Madrid, </w:t>
      </w:r>
      <w:r w:rsidR="00E218CC" w:rsidRPr="0066213D">
        <w:rPr>
          <w:sz w:val="24"/>
          <w:szCs w:val="24"/>
          <w:lang w:val="fr-FR"/>
        </w:rPr>
        <w:t>pour présenter les mesures pour la Culture</w:t>
      </w:r>
    </w:p>
    <w:p w14:paraId="1CD9A065" w14:textId="0C45E9F8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proofErr w:type="spellStart"/>
      <w:r w:rsidRPr="0066213D">
        <w:rPr>
          <w:sz w:val="24"/>
          <w:szCs w:val="24"/>
          <w:lang w:val="fr-FR"/>
        </w:rPr>
        <w:t>Profesionals</w:t>
      </w:r>
      <w:proofErr w:type="spellEnd"/>
      <w:r w:rsidRPr="0066213D">
        <w:rPr>
          <w:sz w:val="24"/>
          <w:szCs w:val="24"/>
          <w:lang w:val="fr-FR"/>
        </w:rPr>
        <w:t xml:space="preserve"> de la </w:t>
      </w:r>
      <w:proofErr w:type="spellStart"/>
      <w:r w:rsidRPr="0066213D">
        <w:rPr>
          <w:sz w:val="24"/>
          <w:szCs w:val="24"/>
          <w:lang w:val="fr-FR"/>
        </w:rPr>
        <w:t>Gestió</w:t>
      </w:r>
      <w:proofErr w:type="spellEnd"/>
      <w:r w:rsidRPr="0066213D">
        <w:rPr>
          <w:sz w:val="24"/>
          <w:szCs w:val="24"/>
          <w:lang w:val="fr-FR"/>
        </w:rPr>
        <w:t xml:space="preserve"> Cultural, </w:t>
      </w:r>
      <w:proofErr w:type="spellStart"/>
      <w:r w:rsidRPr="0066213D">
        <w:rPr>
          <w:sz w:val="24"/>
          <w:szCs w:val="24"/>
          <w:lang w:val="fr-FR"/>
        </w:rPr>
        <w:t>asociación</w:t>
      </w:r>
      <w:proofErr w:type="spellEnd"/>
      <w:r w:rsidRPr="0066213D">
        <w:rPr>
          <w:sz w:val="24"/>
          <w:szCs w:val="24"/>
          <w:lang w:val="fr-FR"/>
        </w:rPr>
        <w:t xml:space="preserve"> de </w:t>
      </w:r>
      <w:proofErr w:type="spellStart"/>
      <w:r w:rsidRPr="0066213D">
        <w:rPr>
          <w:sz w:val="24"/>
          <w:szCs w:val="24"/>
          <w:lang w:val="fr-FR"/>
        </w:rPr>
        <w:t>Cataluña</w:t>
      </w:r>
      <w:proofErr w:type="spellEnd"/>
      <w:r w:rsidRPr="0066213D">
        <w:rPr>
          <w:sz w:val="24"/>
          <w:szCs w:val="24"/>
          <w:lang w:val="fr-FR"/>
        </w:rPr>
        <w:t>, p</w:t>
      </w:r>
      <w:r w:rsidR="00E218CC" w:rsidRPr="0066213D">
        <w:rPr>
          <w:sz w:val="24"/>
          <w:szCs w:val="24"/>
          <w:lang w:val="fr-FR"/>
        </w:rPr>
        <w:t>our parler de la culture online</w:t>
      </w:r>
    </w:p>
    <w:p w14:paraId="63EB000E" w14:textId="13F9F6F7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GECA- </w:t>
      </w:r>
      <w:proofErr w:type="spellStart"/>
      <w:r w:rsidRPr="0066213D">
        <w:rPr>
          <w:sz w:val="24"/>
          <w:szCs w:val="24"/>
          <w:lang w:val="fr-FR"/>
        </w:rPr>
        <w:t>Reuni</w:t>
      </w:r>
      <w:r w:rsidR="00E218CC" w:rsidRPr="0066213D">
        <w:rPr>
          <w:sz w:val="24"/>
          <w:szCs w:val="24"/>
          <w:lang w:val="fr-FR"/>
        </w:rPr>
        <w:t>ion</w:t>
      </w:r>
      <w:proofErr w:type="spellEnd"/>
      <w:r w:rsidR="00E218CC" w:rsidRPr="0066213D">
        <w:rPr>
          <w:sz w:val="24"/>
          <w:szCs w:val="24"/>
          <w:lang w:val="fr-FR"/>
        </w:rPr>
        <w:t xml:space="preserve"> pour le sauvetage de la culture en Andalousie</w:t>
      </w:r>
    </w:p>
    <w:p w14:paraId="496E1039" w14:textId="542CBC07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es-ES"/>
        </w:rPr>
      </w:pPr>
      <w:proofErr w:type="spellStart"/>
      <w:r w:rsidRPr="0066213D">
        <w:rPr>
          <w:sz w:val="24"/>
          <w:szCs w:val="24"/>
          <w:lang w:val="es-ES"/>
        </w:rPr>
        <w:t>Webinar</w:t>
      </w:r>
      <w:proofErr w:type="spellEnd"/>
      <w:r w:rsidRPr="0066213D">
        <w:rPr>
          <w:sz w:val="24"/>
          <w:szCs w:val="24"/>
          <w:lang w:val="es-ES"/>
        </w:rPr>
        <w:t xml:space="preserve"> del Ministerio de Cultura y CREA- </w:t>
      </w:r>
    </w:p>
    <w:p w14:paraId="1E712D35" w14:textId="77777777" w:rsidR="00BB16FF" w:rsidRPr="0066213D" w:rsidRDefault="00BB16FF" w:rsidP="00BB16FF">
      <w:pPr>
        <w:rPr>
          <w:sz w:val="24"/>
          <w:szCs w:val="24"/>
          <w:lang w:val="es-ES"/>
        </w:rPr>
      </w:pPr>
    </w:p>
    <w:p w14:paraId="23FD0399" w14:textId="1E82AFAE" w:rsidR="00E218CC" w:rsidRPr="0066213D" w:rsidRDefault="00E218CC" w:rsidP="00BB16FF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Nous nous sommes réunies avec :</w:t>
      </w:r>
    </w:p>
    <w:p w14:paraId="0A01A184" w14:textId="52A0A674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Nuria García </w:t>
      </w:r>
      <w:r w:rsidR="00E218CC" w:rsidRPr="0066213D">
        <w:rPr>
          <w:sz w:val="24"/>
          <w:szCs w:val="24"/>
          <w:lang w:val="fr-FR"/>
        </w:rPr>
        <w:t xml:space="preserve">Directrice de </w:t>
      </w:r>
      <w:proofErr w:type="spellStart"/>
      <w:r w:rsidR="00E218CC" w:rsidRPr="0066213D">
        <w:rPr>
          <w:sz w:val="24"/>
          <w:szCs w:val="24"/>
          <w:lang w:val="fr-FR"/>
        </w:rPr>
        <w:t>strategie</w:t>
      </w:r>
      <w:proofErr w:type="spellEnd"/>
      <w:r w:rsidR="00E218CC" w:rsidRPr="0066213D">
        <w:rPr>
          <w:sz w:val="24"/>
          <w:szCs w:val="24"/>
          <w:lang w:val="fr-FR"/>
        </w:rPr>
        <w:t xml:space="preserve"> de Séville </w:t>
      </w:r>
      <w:r w:rsidRPr="0066213D">
        <w:rPr>
          <w:sz w:val="24"/>
          <w:szCs w:val="24"/>
          <w:lang w:val="fr-FR"/>
        </w:rPr>
        <w:t xml:space="preserve">de </w:t>
      </w:r>
      <w:proofErr w:type="spellStart"/>
      <w:r w:rsidRPr="0066213D">
        <w:rPr>
          <w:sz w:val="24"/>
          <w:szCs w:val="24"/>
          <w:lang w:val="fr-FR"/>
        </w:rPr>
        <w:t>Andalucia</w:t>
      </w:r>
      <w:proofErr w:type="spellEnd"/>
      <w:r w:rsidRPr="0066213D">
        <w:rPr>
          <w:sz w:val="24"/>
          <w:szCs w:val="24"/>
          <w:lang w:val="fr-FR"/>
        </w:rPr>
        <w:t xml:space="preserve"> </w:t>
      </w:r>
      <w:proofErr w:type="spellStart"/>
      <w:r w:rsidRPr="0066213D">
        <w:rPr>
          <w:sz w:val="24"/>
          <w:szCs w:val="24"/>
          <w:lang w:val="fr-FR"/>
        </w:rPr>
        <w:t>Emprende</w:t>
      </w:r>
      <w:proofErr w:type="spellEnd"/>
    </w:p>
    <w:p w14:paraId="7B9DEE89" w14:textId="4A7187E2" w:rsidR="00BB16FF" w:rsidRPr="0066213D" w:rsidRDefault="00BB16FF" w:rsidP="00BB16FF">
      <w:pPr>
        <w:pStyle w:val="Prrafodelista"/>
        <w:numPr>
          <w:ilvl w:val="0"/>
          <w:numId w:val="19"/>
        </w:numPr>
        <w:rPr>
          <w:sz w:val="24"/>
          <w:szCs w:val="24"/>
          <w:lang w:val="es-ES"/>
        </w:rPr>
      </w:pPr>
      <w:proofErr w:type="spellStart"/>
      <w:r w:rsidRPr="0066213D">
        <w:rPr>
          <w:sz w:val="24"/>
          <w:szCs w:val="24"/>
          <w:lang w:val="es-ES"/>
        </w:rPr>
        <w:t>Landadera</w:t>
      </w:r>
      <w:proofErr w:type="spellEnd"/>
      <w:r w:rsidRPr="0066213D">
        <w:rPr>
          <w:sz w:val="24"/>
          <w:szCs w:val="24"/>
          <w:lang w:val="es-ES"/>
        </w:rPr>
        <w:t xml:space="preserve"> de Empleo de La Carolina (Jaén)</w:t>
      </w:r>
    </w:p>
    <w:p w14:paraId="0076D4ED" w14:textId="64D26183" w:rsidR="00E218CC" w:rsidRPr="0066213D" w:rsidRDefault="000275D8" w:rsidP="00BB16F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Guernica Facundo, de LabCoop, coopérative qui aide l’</w:t>
      </w:r>
      <w:proofErr w:type="spellStart"/>
      <w:r w:rsidRPr="0066213D">
        <w:rPr>
          <w:sz w:val="24"/>
          <w:szCs w:val="24"/>
          <w:lang w:val="fr-FR"/>
        </w:rPr>
        <w:t>entrepreunariat</w:t>
      </w:r>
      <w:proofErr w:type="spellEnd"/>
      <w:r w:rsidRPr="0066213D">
        <w:rPr>
          <w:sz w:val="24"/>
          <w:szCs w:val="24"/>
          <w:lang w:val="fr-FR"/>
        </w:rPr>
        <w:t xml:space="preserve"> à travers le modèle </w:t>
      </w:r>
      <w:proofErr w:type="spellStart"/>
      <w:r w:rsidRPr="0066213D">
        <w:rPr>
          <w:sz w:val="24"/>
          <w:szCs w:val="24"/>
          <w:lang w:val="fr-FR"/>
        </w:rPr>
        <w:t>cooperatif</w:t>
      </w:r>
      <w:proofErr w:type="spellEnd"/>
    </w:p>
    <w:p w14:paraId="5BC1EBD9" w14:textId="1CF05BE8" w:rsidR="00BB16FF" w:rsidRPr="00372D8F" w:rsidRDefault="00BB16FF" w:rsidP="00BB16FF">
      <w:pPr>
        <w:pStyle w:val="Ttulo2"/>
        <w:rPr>
          <w:lang w:val="fr-FR"/>
        </w:rPr>
      </w:pPr>
      <w:r w:rsidRPr="00372D8F">
        <w:rPr>
          <w:lang w:val="fr-FR"/>
        </w:rPr>
        <w:t>INTERCOOPERA</w:t>
      </w:r>
      <w:r w:rsidR="000275D8" w:rsidRPr="00372D8F">
        <w:rPr>
          <w:lang w:val="fr-FR"/>
        </w:rPr>
        <w:t>TIO</w:t>
      </w:r>
      <w:r w:rsidRPr="00372D8F">
        <w:rPr>
          <w:lang w:val="fr-FR"/>
        </w:rPr>
        <w:t>N</w:t>
      </w:r>
    </w:p>
    <w:p w14:paraId="1BE0E525" w14:textId="76DCA7F7" w:rsidR="000275D8" w:rsidRPr="0066213D" w:rsidRDefault="000275D8" w:rsidP="0078190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Pour le local de Grenade, nous sommes en contact avec une coopérative électrique, La </w:t>
      </w:r>
      <w:proofErr w:type="spellStart"/>
      <w:r w:rsidRPr="0066213D">
        <w:rPr>
          <w:sz w:val="24"/>
          <w:szCs w:val="24"/>
          <w:lang w:val="fr-FR"/>
        </w:rPr>
        <w:t>Corriente</w:t>
      </w:r>
      <w:proofErr w:type="spellEnd"/>
      <w:r w:rsidRPr="0066213D">
        <w:rPr>
          <w:sz w:val="24"/>
          <w:szCs w:val="24"/>
          <w:lang w:val="fr-FR"/>
        </w:rPr>
        <w:t>.</w:t>
      </w:r>
    </w:p>
    <w:p w14:paraId="0A24A113" w14:textId="63A0B408" w:rsidR="000275D8" w:rsidRPr="0066213D" w:rsidRDefault="000275D8" w:rsidP="0078190F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lastRenderedPageBreak/>
        <w:t>FIARE : José Manuel devait participer à leur AG, comme décidé en conseil d’</w:t>
      </w:r>
      <w:r w:rsidR="00FE7C38" w:rsidRPr="0066213D">
        <w:rPr>
          <w:sz w:val="24"/>
          <w:szCs w:val="24"/>
          <w:lang w:val="fr-FR"/>
        </w:rPr>
        <w:t>administration</w:t>
      </w:r>
      <w:r w:rsidRPr="0066213D">
        <w:rPr>
          <w:sz w:val="24"/>
          <w:szCs w:val="24"/>
          <w:lang w:val="fr-FR"/>
        </w:rPr>
        <w:t xml:space="preserve"> et </w:t>
      </w:r>
      <w:r w:rsidR="00FE7C38" w:rsidRPr="0066213D">
        <w:rPr>
          <w:sz w:val="24"/>
          <w:szCs w:val="24"/>
          <w:lang w:val="fr-FR"/>
        </w:rPr>
        <w:t>à</w:t>
      </w:r>
      <w:r w:rsidRPr="0066213D">
        <w:rPr>
          <w:sz w:val="24"/>
          <w:szCs w:val="24"/>
          <w:lang w:val="fr-FR"/>
        </w:rPr>
        <w:t xml:space="preserve"> sa </w:t>
      </w:r>
      <w:r w:rsidR="00FE7C38" w:rsidRPr="0066213D">
        <w:rPr>
          <w:sz w:val="24"/>
          <w:szCs w:val="24"/>
          <w:lang w:val="fr-FR"/>
        </w:rPr>
        <w:t>demande</w:t>
      </w:r>
      <w:r w:rsidRPr="0066213D">
        <w:rPr>
          <w:sz w:val="24"/>
          <w:szCs w:val="24"/>
          <w:lang w:val="fr-FR"/>
        </w:rPr>
        <w:t>, mais il n’</w:t>
      </w:r>
      <w:r w:rsidR="00FE7C38" w:rsidRPr="0066213D">
        <w:rPr>
          <w:sz w:val="24"/>
          <w:szCs w:val="24"/>
          <w:lang w:val="fr-FR"/>
        </w:rPr>
        <w:t xml:space="preserve">y </w:t>
      </w:r>
      <w:r w:rsidRPr="0066213D">
        <w:rPr>
          <w:sz w:val="24"/>
          <w:szCs w:val="24"/>
          <w:lang w:val="fr-FR"/>
        </w:rPr>
        <w:t>a pas assisté.</w:t>
      </w:r>
    </w:p>
    <w:p w14:paraId="3C2AF173" w14:textId="365A981A" w:rsidR="000275D8" w:rsidRPr="0066213D" w:rsidRDefault="000275D8" w:rsidP="000275D8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Assister à la Conférence de Smart Be en live pour faire la </w:t>
      </w:r>
      <w:r w:rsidR="00FE7C38" w:rsidRPr="0066213D">
        <w:rPr>
          <w:sz w:val="24"/>
          <w:szCs w:val="24"/>
          <w:lang w:val="fr-FR"/>
        </w:rPr>
        <w:t>diffusion</w:t>
      </w:r>
      <w:r w:rsidRPr="0066213D">
        <w:rPr>
          <w:sz w:val="24"/>
          <w:szCs w:val="24"/>
          <w:lang w:val="fr-FR"/>
        </w:rPr>
        <w:t xml:space="preserve"> sur twitter en Espagne : </w:t>
      </w:r>
      <w:hyperlink r:id="rId14" w:history="1">
        <w:r w:rsidRPr="0066213D">
          <w:rPr>
            <w:rStyle w:val="Hipervnculo"/>
            <w:sz w:val="24"/>
            <w:szCs w:val="24"/>
            <w:lang w:val="fr-FR"/>
          </w:rPr>
          <w:t>http://www.smart-ib.coop/kronik-smart-frente-al-covid-19/</w:t>
        </w:r>
      </w:hyperlink>
    </w:p>
    <w:p w14:paraId="3BD8AEDB" w14:textId="0F8B128D" w:rsidR="000275D8" w:rsidRPr="00372D8F" w:rsidRDefault="000275D8" w:rsidP="00572CE5">
      <w:pPr>
        <w:pStyle w:val="Ttulo2"/>
        <w:rPr>
          <w:lang w:val="fr-FR"/>
        </w:rPr>
      </w:pPr>
      <w:r w:rsidRPr="00372D8F">
        <w:rPr>
          <w:lang w:val="fr-FR"/>
        </w:rPr>
        <w:t>NOUVEAUX SECTEURS</w:t>
      </w:r>
    </w:p>
    <w:p w14:paraId="655352B5" w14:textId="794256B6" w:rsidR="000275D8" w:rsidRPr="0066213D" w:rsidRDefault="000275D8" w:rsidP="000275D8">
      <w:p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Ce mois-ci, nous avons eu la demande pour entrer dans Smart </w:t>
      </w:r>
      <w:proofErr w:type="spellStart"/>
      <w:r w:rsidRPr="0066213D">
        <w:rPr>
          <w:sz w:val="24"/>
          <w:szCs w:val="24"/>
          <w:lang w:val="fr-FR"/>
        </w:rPr>
        <w:t>Ib</w:t>
      </w:r>
      <w:proofErr w:type="spellEnd"/>
      <w:r w:rsidRPr="0066213D">
        <w:rPr>
          <w:sz w:val="24"/>
          <w:szCs w:val="24"/>
          <w:lang w:val="fr-FR"/>
        </w:rPr>
        <w:t xml:space="preserve"> de femmes de ménage</w:t>
      </w:r>
      <w:r w:rsidR="00572CE5" w:rsidRPr="0066213D">
        <w:rPr>
          <w:sz w:val="24"/>
          <w:szCs w:val="24"/>
          <w:lang w:val="fr-FR"/>
        </w:rPr>
        <w:t>. Nous les avons acceptées, on gère leur projet et on les accompagne et apprenons sur leur secteur. Si nous arrivons à plus de membres de ce genre, nous allons procéder au changement d’objet social.</w:t>
      </w:r>
    </w:p>
    <w:p w14:paraId="3D79E6D4" w14:textId="2FD15FDC" w:rsidR="00572CE5" w:rsidRPr="00372D8F" w:rsidRDefault="00572CE5" w:rsidP="00372D8F">
      <w:pPr>
        <w:pStyle w:val="Ttulo2"/>
        <w:rPr>
          <w:lang w:val="fr-FR"/>
        </w:rPr>
      </w:pPr>
      <w:r w:rsidRPr="00372D8F">
        <w:rPr>
          <w:lang w:val="fr-FR"/>
        </w:rPr>
        <w:t>FINAN</w:t>
      </w:r>
      <w:r w:rsidR="001F5740">
        <w:rPr>
          <w:lang w:val="fr-FR"/>
        </w:rPr>
        <w:t>CEMENT</w:t>
      </w:r>
    </w:p>
    <w:p w14:paraId="69852169" w14:textId="41521B39" w:rsidR="00572CE5" w:rsidRPr="0066213D" w:rsidRDefault="00572CE5" w:rsidP="00572CE5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Accord de collaboration économique avec FANDIT  </w:t>
      </w:r>
      <w:hyperlink r:id="rId15" w:history="1">
        <w:r w:rsidRPr="0066213D">
          <w:rPr>
            <w:rStyle w:val="Hipervnculo"/>
            <w:sz w:val="24"/>
            <w:szCs w:val="24"/>
            <w:lang w:val="fr-FR"/>
          </w:rPr>
          <w:t>www.fandit.es</w:t>
        </w:r>
      </w:hyperlink>
      <w:r w:rsidRPr="0066213D">
        <w:rPr>
          <w:rStyle w:val="Hipervnculo"/>
          <w:sz w:val="24"/>
          <w:szCs w:val="24"/>
          <w:lang w:val="fr-FR"/>
        </w:rPr>
        <w:t xml:space="preserve">. </w:t>
      </w:r>
      <w:r w:rsidRPr="0066213D">
        <w:rPr>
          <w:sz w:val="24"/>
          <w:szCs w:val="24"/>
          <w:lang w:val="fr-FR"/>
        </w:rPr>
        <w:t>Ils nous rémunèrent pour des contenus :</w:t>
      </w:r>
    </w:p>
    <w:p w14:paraId="05EB3D24" w14:textId="66AB6FE2" w:rsidR="00572CE5" w:rsidRPr="0066213D" w:rsidRDefault="00572CE5" w:rsidP="00572CE5">
      <w:pPr>
        <w:pStyle w:val="Prrafodelista"/>
        <w:numPr>
          <w:ilvl w:val="1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20€ par article sur leur blog (x2)</w:t>
      </w:r>
    </w:p>
    <w:p w14:paraId="59F0161B" w14:textId="0F1D758D" w:rsidR="00572CE5" w:rsidRPr="0066213D" w:rsidRDefault="00572CE5" w:rsidP="00572CE5">
      <w:pPr>
        <w:pStyle w:val="Prrafodelista"/>
        <w:numPr>
          <w:ilvl w:val="1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130€ pour préparer des résumés sur les subventions culturelles (1)</w:t>
      </w:r>
    </w:p>
    <w:p w14:paraId="78334CDB" w14:textId="40523BA7" w:rsidR="00572CE5" w:rsidRPr="0066213D" w:rsidRDefault="00572CE5" w:rsidP="00572CE5">
      <w:pPr>
        <w:pStyle w:val="Prrafodelista"/>
        <w:numPr>
          <w:ilvl w:val="1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>150 € pour la gestion twitter (mensuel)</w:t>
      </w:r>
    </w:p>
    <w:p w14:paraId="2DC73B6D" w14:textId="0B14FD8F" w:rsidR="00572CE5" w:rsidRPr="0066213D" w:rsidRDefault="00572CE5" w:rsidP="00572CE5">
      <w:pPr>
        <w:pStyle w:val="Prrafodelista"/>
        <w:numPr>
          <w:ilvl w:val="1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Si </w:t>
      </w:r>
      <w:r w:rsidR="00FE7C38" w:rsidRPr="0066213D">
        <w:rPr>
          <w:sz w:val="24"/>
          <w:szCs w:val="24"/>
          <w:lang w:val="fr-FR"/>
        </w:rPr>
        <w:t>quelqu’un</w:t>
      </w:r>
      <w:r w:rsidRPr="0066213D">
        <w:rPr>
          <w:sz w:val="24"/>
          <w:szCs w:val="24"/>
          <w:lang w:val="fr-FR"/>
        </w:rPr>
        <w:t xml:space="preserve"> demande une formation sur une subvention culturelle, 40€/heure</w:t>
      </w:r>
    </w:p>
    <w:p w14:paraId="3F500B53" w14:textId="77777777" w:rsidR="00FE7C38" w:rsidRPr="0066213D" w:rsidRDefault="00FE7C38" w:rsidP="00FE7C38">
      <w:pPr>
        <w:pStyle w:val="Prrafodelista"/>
        <w:ind w:left="1440"/>
        <w:rPr>
          <w:sz w:val="24"/>
          <w:szCs w:val="24"/>
          <w:lang w:val="fr-FR"/>
        </w:rPr>
      </w:pPr>
    </w:p>
    <w:p w14:paraId="12B0827A" w14:textId="7CCF47B7" w:rsidR="00572CE5" w:rsidRPr="0066213D" w:rsidRDefault="00572CE5" w:rsidP="003A4B7A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Création du contenu de la formation </w:t>
      </w:r>
      <w:proofErr w:type="spellStart"/>
      <w:r w:rsidRPr="0066213D">
        <w:rPr>
          <w:sz w:val="24"/>
          <w:szCs w:val="24"/>
          <w:lang w:val="fr-FR"/>
        </w:rPr>
        <w:t>Marqueting</w:t>
      </w:r>
      <w:proofErr w:type="spellEnd"/>
      <w:r w:rsidRPr="0066213D">
        <w:rPr>
          <w:sz w:val="24"/>
          <w:szCs w:val="24"/>
          <w:lang w:val="fr-FR"/>
        </w:rPr>
        <w:t xml:space="preserve"> et Communication Culturelle pour la Fondation </w:t>
      </w:r>
      <w:proofErr w:type="spellStart"/>
      <w:r w:rsidRPr="0066213D">
        <w:rPr>
          <w:sz w:val="24"/>
          <w:szCs w:val="24"/>
          <w:lang w:val="fr-FR"/>
        </w:rPr>
        <w:t>Iberoamericaine</w:t>
      </w:r>
      <w:proofErr w:type="spellEnd"/>
      <w:r w:rsidRPr="0066213D">
        <w:rPr>
          <w:sz w:val="24"/>
          <w:szCs w:val="24"/>
          <w:lang w:val="fr-FR"/>
        </w:rPr>
        <w:t xml:space="preserve"> de Culture </w:t>
      </w:r>
      <w:r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 2000€</w:t>
      </w:r>
    </w:p>
    <w:p w14:paraId="36FF2C25" w14:textId="77777777" w:rsidR="00FE7C38" w:rsidRPr="0066213D" w:rsidRDefault="00FE7C38" w:rsidP="00FE7C38">
      <w:pPr>
        <w:pStyle w:val="Prrafodelista"/>
        <w:ind w:left="720"/>
        <w:rPr>
          <w:sz w:val="24"/>
          <w:szCs w:val="24"/>
          <w:lang w:val="fr-FR"/>
        </w:rPr>
      </w:pPr>
    </w:p>
    <w:p w14:paraId="5AAB5048" w14:textId="584534AE" w:rsidR="00572CE5" w:rsidRPr="0066213D" w:rsidRDefault="00572CE5" w:rsidP="003A4B7A">
      <w:pPr>
        <w:pStyle w:val="Prrafodelista"/>
        <w:numPr>
          <w:ilvl w:val="0"/>
          <w:numId w:val="19"/>
        </w:numPr>
        <w:rPr>
          <w:sz w:val="24"/>
          <w:szCs w:val="24"/>
          <w:lang w:val="fr-FR"/>
        </w:rPr>
      </w:pPr>
      <w:r w:rsidRPr="0066213D">
        <w:rPr>
          <w:sz w:val="24"/>
          <w:szCs w:val="24"/>
          <w:lang w:val="fr-FR"/>
        </w:rPr>
        <w:t xml:space="preserve">REAS Madrid </w:t>
      </w:r>
      <w:r w:rsidRPr="0066213D">
        <w:rPr>
          <w:sz w:val="24"/>
          <w:szCs w:val="24"/>
          <w:lang w:val="fr-FR"/>
        </w:rPr>
        <w:sym w:font="Wingdings" w:char="F0E0"/>
      </w:r>
      <w:r w:rsidRPr="0066213D">
        <w:rPr>
          <w:sz w:val="24"/>
          <w:szCs w:val="24"/>
          <w:lang w:val="fr-FR"/>
        </w:rPr>
        <w:t xml:space="preserve">Accompagnement pour le projet </w:t>
      </w:r>
      <w:r w:rsidR="00372D8F" w:rsidRPr="0066213D">
        <w:rPr>
          <w:sz w:val="24"/>
          <w:szCs w:val="24"/>
          <w:lang w:val="fr-FR"/>
        </w:rPr>
        <w:t>Clown Santé 85€/séance (1,5h/</w:t>
      </w:r>
      <w:r w:rsidR="00FE7C38" w:rsidRPr="0066213D">
        <w:rPr>
          <w:sz w:val="24"/>
          <w:szCs w:val="24"/>
          <w:lang w:val="fr-FR"/>
        </w:rPr>
        <w:t>séance</w:t>
      </w:r>
      <w:r w:rsidR="00372D8F" w:rsidRPr="0066213D">
        <w:rPr>
          <w:sz w:val="24"/>
          <w:szCs w:val="24"/>
          <w:lang w:val="fr-FR"/>
        </w:rPr>
        <w:t>)</w:t>
      </w:r>
    </w:p>
    <w:p w14:paraId="22F4E3A5" w14:textId="77777777" w:rsidR="00BB16FF" w:rsidRPr="0066213D" w:rsidRDefault="00BB16FF" w:rsidP="00BB16FF">
      <w:pPr>
        <w:rPr>
          <w:sz w:val="24"/>
          <w:szCs w:val="24"/>
          <w:lang w:val="fr-FR"/>
        </w:rPr>
      </w:pPr>
    </w:p>
    <w:sectPr w:rsidR="00BB16FF" w:rsidRPr="0066213D" w:rsidSect="0091490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40A02" w14:textId="77777777" w:rsidR="007E726F" w:rsidRDefault="007E726F" w:rsidP="00B42E07">
      <w:r>
        <w:separator/>
      </w:r>
    </w:p>
  </w:endnote>
  <w:endnote w:type="continuationSeparator" w:id="0">
    <w:p w14:paraId="5619E492" w14:textId="77777777" w:rsidR="007E726F" w:rsidRDefault="007E726F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3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A34934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E01D025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15986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43BD03FE" wp14:editId="454F11F9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19181660" w14:textId="77777777" w:rsidTr="00763DAA">
      <w:trPr>
        <w:jc w:val="right"/>
      </w:trPr>
      <w:tc>
        <w:tcPr>
          <w:tcW w:w="4555" w:type="dxa"/>
          <w:vAlign w:val="bottom"/>
        </w:tcPr>
        <w:p w14:paraId="3EE7E69F" w14:textId="7F6E6FF5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6187280B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4C1F1553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1D7E8" w14:textId="77777777" w:rsidR="007E726F" w:rsidRDefault="007E726F" w:rsidP="00B42E07">
      <w:r>
        <w:separator/>
      </w:r>
    </w:p>
  </w:footnote>
  <w:footnote w:type="continuationSeparator" w:id="0">
    <w:p w14:paraId="6A998E01" w14:textId="77777777" w:rsidR="007E726F" w:rsidRDefault="007E726F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DCD5D" w14:textId="77777777" w:rsidR="005C0573" w:rsidRDefault="005C0573" w:rsidP="00B42E07">
    <w:r>
      <w:rPr>
        <w:noProof/>
        <w:lang w:eastAsia="fr-FR"/>
      </w:rPr>
      <w:drawing>
        <wp:inline distT="0" distB="0" distL="0" distR="0" wp14:anchorId="05714A1D" wp14:editId="6634E70A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4C0C3237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FB0931"/>
    <w:multiLevelType w:val="hybridMultilevel"/>
    <w:tmpl w:val="A9048A68"/>
    <w:lvl w:ilvl="0" w:tplc="076C25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3725B"/>
    <w:multiLevelType w:val="hybridMultilevel"/>
    <w:tmpl w:val="C8E6A754"/>
    <w:lvl w:ilvl="0" w:tplc="B6FEE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2D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2C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CEE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4B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023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8A7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6C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046B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42770023"/>
    <w:multiLevelType w:val="hybridMultilevel"/>
    <w:tmpl w:val="98E0676E"/>
    <w:lvl w:ilvl="0" w:tplc="4F304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 w15:restartNumberingAfterBreak="0">
    <w:nsid w:val="5A4F5353"/>
    <w:multiLevelType w:val="hybridMultilevel"/>
    <w:tmpl w:val="44B8C88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0E92277"/>
    <w:multiLevelType w:val="hybridMultilevel"/>
    <w:tmpl w:val="D30E3B12"/>
    <w:lvl w:ilvl="0" w:tplc="4F30409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3A0C14"/>
    <w:multiLevelType w:val="hybridMultilevel"/>
    <w:tmpl w:val="1F7675BA"/>
    <w:lvl w:ilvl="0" w:tplc="D3200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054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DED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08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4FC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8C2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820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835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FAA9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2"/>
  </w:num>
  <w:num w:numId="13">
    <w:abstractNumId w:val="18"/>
  </w:num>
  <w:num w:numId="14">
    <w:abstractNumId w:val="16"/>
  </w:num>
  <w:num w:numId="15">
    <w:abstractNumId w:val="14"/>
  </w:num>
  <w:num w:numId="16">
    <w:abstractNumId w:val="20"/>
  </w:num>
  <w:num w:numId="17">
    <w:abstractNumId w:val="13"/>
  </w:num>
  <w:num w:numId="18">
    <w:abstractNumId w:val="11"/>
  </w:num>
  <w:num w:numId="19">
    <w:abstractNumId w:val="15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7C6"/>
    <w:rsid w:val="00004930"/>
    <w:rsid w:val="000131EB"/>
    <w:rsid w:val="000275D8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1F5740"/>
    <w:rsid w:val="00201B45"/>
    <w:rsid w:val="002413F7"/>
    <w:rsid w:val="00246205"/>
    <w:rsid w:val="0026763C"/>
    <w:rsid w:val="002713BD"/>
    <w:rsid w:val="002B11D8"/>
    <w:rsid w:val="00324900"/>
    <w:rsid w:val="003249F4"/>
    <w:rsid w:val="00372D8F"/>
    <w:rsid w:val="003849FB"/>
    <w:rsid w:val="00392CE2"/>
    <w:rsid w:val="00393E99"/>
    <w:rsid w:val="003A4B7A"/>
    <w:rsid w:val="003A55BE"/>
    <w:rsid w:val="003C2D34"/>
    <w:rsid w:val="003D54FB"/>
    <w:rsid w:val="00426130"/>
    <w:rsid w:val="00446CA9"/>
    <w:rsid w:val="00474C2B"/>
    <w:rsid w:val="00481520"/>
    <w:rsid w:val="004A641C"/>
    <w:rsid w:val="0051278C"/>
    <w:rsid w:val="00521B3E"/>
    <w:rsid w:val="00550BE9"/>
    <w:rsid w:val="00572CE5"/>
    <w:rsid w:val="0058054F"/>
    <w:rsid w:val="005C0573"/>
    <w:rsid w:val="00630DD6"/>
    <w:rsid w:val="00640FB5"/>
    <w:rsid w:val="00651C64"/>
    <w:rsid w:val="00654F15"/>
    <w:rsid w:val="0066213D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190F"/>
    <w:rsid w:val="007831E4"/>
    <w:rsid w:val="00787A15"/>
    <w:rsid w:val="007B4D0B"/>
    <w:rsid w:val="007E726F"/>
    <w:rsid w:val="00805C89"/>
    <w:rsid w:val="008224FE"/>
    <w:rsid w:val="008305FF"/>
    <w:rsid w:val="00832BD4"/>
    <w:rsid w:val="00866D13"/>
    <w:rsid w:val="00884E1F"/>
    <w:rsid w:val="00891AB0"/>
    <w:rsid w:val="008C7D94"/>
    <w:rsid w:val="0091330A"/>
    <w:rsid w:val="0091490A"/>
    <w:rsid w:val="00922278"/>
    <w:rsid w:val="00965E5A"/>
    <w:rsid w:val="00984962"/>
    <w:rsid w:val="009B250D"/>
    <w:rsid w:val="009B7EFA"/>
    <w:rsid w:val="009C5D36"/>
    <w:rsid w:val="009D5C5C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BB16FF"/>
    <w:rsid w:val="00BD755C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18CC"/>
    <w:rsid w:val="00E256FB"/>
    <w:rsid w:val="00E47A13"/>
    <w:rsid w:val="00E5355B"/>
    <w:rsid w:val="00E877C5"/>
    <w:rsid w:val="00EA0F4B"/>
    <w:rsid w:val="00F07846"/>
    <w:rsid w:val="00F1356A"/>
    <w:rsid w:val="00F42947"/>
    <w:rsid w:val="00F56052"/>
    <w:rsid w:val="00F617C6"/>
    <w:rsid w:val="00F659C2"/>
    <w:rsid w:val="00F67C25"/>
    <w:rsid w:val="00F77234"/>
    <w:rsid w:val="00F92CDD"/>
    <w:rsid w:val="00FA232B"/>
    <w:rsid w:val="00FB27B2"/>
    <w:rsid w:val="00FB41CA"/>
    <w:rsid w:val="00FD5376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42C66"/>
  <w15:chartTrackingRefBased/>
  <w15:docId w15:val="{82391D36-0580-48B0-9147-C50FB161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mart-ib.coop/aspectos-legales-en-las-redes-sociales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mart-ib.coop/servicio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andit.es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mart-ib.coop/kronik-smart-frente-al-covid-19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5F64C-BC76-4BD4-BBB5-F242E638D5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65CF5-E3DD-4014-9FC7-C545C4F0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2</TotalTime>
  <Pages>4</Pages>
  <Words>1071</Words>
  <Characters>5894</Characters>
  <Application>Microsoft Office Word</Application>
  <DocSecurity>0</DocSecurity>
  <Lines>49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6952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María Pilar Lopez Garcia</cp:lastModifiedBy>
  <cp:revision>2</cp:revision>
  <cp:lastPrinted>2018-12-13T13:26:00Z</cp:lastPrinted>
  <dcterms:created xsi:type="dcterms:W3CDTF">2020-06-03T15:02:00Z</dcterms:created>
  <dcterms:modified xsi:type="dcterms:W3CDTF">2020-06-03T15:02:00Z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